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8D1C4" w14:textId="5AD862BF" w:rsidR="00BA00AB" w:rsidRDefault="000A13EE" w:rsidP="000A13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CLAXTON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fl.1487)</w:t>
      </w:r>
    </w:p>
    <w:p w14:paraId="5327AC12" w14:textId="240BB06D" w:rsidR="000A13EE" w:rsidRDefault="000A13EE" w:rsidP="000A13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Branspeth</w:t>
      </w:r>
      <w:proofErr w:type="spellEnd"/>
      <w:r>
        <w:rPr>
          <w:rFonts w:cs="Times New Roman"/>
          <w:szCs w:val="24"/>
        </w:rPr>
        <w:t>, County Durham.</w:t>
      </w:r>
    </w:p>
    <w:p w14:paraId="057BD822" w14:textId="77777777" w:rsidR="000A13EE" w:rsidRDefault="000A13EE" w:rsidP="000A13EE">
      <w:pPr>
        <w:pStyle w:val="NoSpacing"/>
        <w:rPr>
          <w:rFonts w:cs="Times New Roman"/>
          <w:szCs w:val="24"/>
        </w:rPr>
      </w:pPr>
    </w:p>
    <w:p w14:paraId="7AC75EAF" w14:textId="77777777" w:rsidR="000A13EE" w:rsidRDefault="000A13EE" w:rsidP="000A13EE">
      <w:pPr>
        <w:pStyle w:val="NoSpacing"/>
        <w:rPr>
          <w:rFonts w:cs="Times New Roman"/>
          <w:szCs w:val="24"/>
        </w:rPr>
      </w:pPr>
    </w:p>
    <w:p w14:paraId="011D4615" w14:textId="6526AF36" w:rsidR="000A13EE" w:rsidRDefault="000A13EE" w:rsidP="000A13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Aug.1487</w:t>
      </w:r>
      <w:r>
        <w:rPr>
          <w:rFonts w:cs="Times New Roman"/>
          <w:szCs w:val="24"/>
        </w:rPr>
        <w:tab/>
        <w:t>He was granted a general pardon.</w:t>
      </w:r>
    </w:p>
    <w:p w14:paraId="1E311335" w14:textId="1E47D685" w:rsidR="000A13EE" w:rsidRDefault="000A13EE" w:rsidP="000A13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p.191)</w:t>
      </w:r>
    </w:p>
    <w:p w14:paraId="4C66E5D5" w14:textId="77777777" w:rsidR="000A13EE" w:rsidRDefault="000A13EE" w:rsidP="000A13EE">
      <w:pPr>
        <w:pStyle w:val="NoSpacing"/>
        <w:rPr>
          <w:rFonts w:cs="Times New Roman"/>
          <w:szCs w:val="24"/>
        </w:rPr>
      </w:pPr>
    </w:p>
    <w:p w14:paraId="70519E6A" w14:textId="77777777" w:rsidR="000A13EE" w:rsidRDefault="000A13EE" w:rsidP="000A13EE">
      <w:pPr>
        <w:pStyle w:val="NoSpacing"/>
        <w:rPr>
          <w:rFonts w:cs="Times New Roman"/>
          <w:szCs w:val="24"/>
        </w:rPr>
      </w:pPr>
    </w:p>
    <w:p w14:paraId="12351C8F" w14:textId="41713190" w:rsidR="000A13EE" w:rsidRPr="000A13EE" w:rsidRDefault="000A13EE" w:rsidP="000A13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June 2024</w:t>
      </w:r>
    </w:p>
    <w:sectPr w:rsidR="000A13EE" w:rsidRPr="000A13E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EAA09" w14:textId="77777777" w:rsidR="000A13EE" w:rsidRDefault="000A13EE" w:rsidP="009139A6">
      <w:r>
        <w:separator/>
      </w:r>
    </w:p>
  </w:endnote>
  <w:endnote w:type="continuationSeparator" w:id="0">
    <w:p w14:paraId="1805B520" w14:textId="77777777" w:rsidR="000A13EE" w:rsidRDefault="000A13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D5EC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AD8CF" w14:textId="77777777" w:rsidR="000A13EE" w:rsidRDefault="000A13EE" w:rsidP="009139A6">
      <w:r>
        <w:separator/>
      </w:r>
    </w:p>
  </w:footnote>
  <w:footnote w:type="continuationSeparator" w:id="0">
    <w:p w14:paraId="450D33CE" w14:textId="77777777" w:rsidR="000A13EE" w:rsidRDefault="000A13EE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3EE"/>
    <w:rsid w:val="000666E0"/>
    <w:rsid w:val="000A13EE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BD7C5"/>
  <w15:chartTrackingRefBased/>
  <w15:docId w15:val="{23ABA65D-9C92-46F9-9027-C3DFFEE59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2024-06-01T20:54:00Z</dcterms:created>
  <dcterms:modified xsi:type="dcterms:W3CDTF">2024-06-01T20:57:00Z</dcterms:modified>
</cp:coreProperties>
</file>